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95AC"/>
  <w:body>
    <w:p w:rsidR="00857D6D" w:rsidRPr="00A4083F" w:rsidRDefault="00C43100" w:rsidP="00A4083F">
      <w:pPr>
        <w:rPr>
          <w:rFonts w:ascii="Perpetua" w:hAnsi="Perpetua"/>
          <w:color w:val="FFFFFF" w:themeColor="background1"/>
          <w:sz w:val="144"/>
          <w:szCs w:val="144"/>
        </w:rPr>
      </w:pPr>
      <w:r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0" distR="0" simplePos="0" relativeHeight="251668480" behindDoc="0" locked="0" layoutInCell="1" allowOverlap="1" wp14:anchorId="720F423D" wp14:editId="4432FFD4">
            <wp:simplePos x="0" y="0"/>
            <wp:positionH relativeFrom="rightMargin">
              <wp:posOffset>-2520315</wp:posOffset>
            </wp:positionH>
            <wp:positionV relativeFrom="topMargin">
              <wp:posOffset>0</wp:posOffset>
            </wp:positionV>
            <wp:extent cx="2880000" cy="2149200"/>
            <wp:effectExtent l="0" t="0" r="3175" b="0"/>
            <wp:wrapThrough wrapText="bothSides">
              <wp:wrapPolygon edited="0">
                <wp:start x="476" y="0"/>
                <wp:lineTo x="0" y="2043"/>
                <wp:lineTo x="0" y="8681"/>
                <wp:lineTo x="95" y="10468"/>
                <wp:lineTo x="1429" y="14298"/>
                <wp:lineTo x="2667" y="16340"/>
                <wp:lineTo x="4191" y="18383"/>
                <wp:lineTo x="6573" y="20426"/>
                <wp:lineTo x="8859" y="21447"/>
                <wp:lineTo x="9050" y="21447"/>
                <wp:lineTo x="14670" y="21447"/>
                <wp:lineTo x="14860" y="21447"/>
                <wp:lineTo x="17242" y="20553"/>
                <wp:lineTo x="20481" y="18511"/>
                <wp:lineTo x="20481" y="18383"/>
                <wp:lineTo x="21529" y="17106"/>
                <wp:lineTo x="21529" y="0"/>
                <wp:lineTo x="476" y="0"/>
              </wp:wrapPolygon>
            </wp:wrapThrough>
            <wp:docPr id="56860273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602734" name="Image 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4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C383FF" wp14:editId="48ABB81C">
                <wp:simplePos x="0" y="0"/>
                <wp:positionH relativeFrom="column">
                  <wp:posOffset>9265920</wp:posOffset>
                </wp:positionH>
                <wp:positionV relativeFrom="paragraph">
                  <wp:posOffset>12999508</wp:posOffset>
                </wp:positionV>
                <wp:extent cx="1541780" cy="150284"/>
                <wp:effectExtent l="0" t="2540" r="5080" b="5080"/>
                <wp:wrapNone/>
                <wp:docPr id="150427883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1780" cy="1502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5E16" w:rsidRPr="00DF02BF" w:rsidRDefault="00575E16" w:rsidP="00575E16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</w:rPr>
                            </w:pPr>
                            <w:r w:rsidRPr="00DF02BF">
                              <w:rPr>
                                <w:rFonts w:ascii="Franklin Gothic Book" w:hAnsi="Franklin Gothic Book"/>
                                <w:color w:val="FFFFFF" w:themeColor="background1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383FF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729.6pt;margin-top:1023.6pt;width:121.4pt;height:11.85pt;rotation:-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" filled="f" stroked="f" strokeweight=".5pt">
                <v:textbox inset="0,0,0,0">
                  <w:txbxContent>
                    <w:p w:rsidR="00575E16" w:rsidRPr="00DF02BF" w:rsidRDefault="00575E16" w:rsidP="00575E16">
                      <w:pPr>
                        <w:rPr>
                          <w:rFonts w:ascii="Franklin Gothic Book" w:hAnsi="Franklin Gothic Book"/>
                          <w:color w:val="FFFFFF" w:themeColor="background1"/>
                        </w:rPr>
                      </w:pPr>
                      <w:r w:rsidRPr="00DF02BF">
                        <w:rPr>
                          <w:rFonts w:ascii="Franklin Gothic Book" w:hAnsi="Franklin Gothic Book"/>
                          <w:color w:val="FFFFFF" w:themeColor="background1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Pr="00C94B7C">
        <w:rPr>
          <w:rFonts w:ascii="Perpetua" w:hAnsi="Perpetua"/>
          <w:noProof/>
          <w:color w:val="0095AC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3684B" wp14:editId="33CCA474">
                <wp:simplePos x="0" y="0"/>
                <wp:positionH relativeFrom="leftMargin">
                  <wp:posOffset>1151466</wp:posOffset>
                </wp:positionH>
                <wp:positionV relativeFrom="bottomMargin">
                  <wp:posOffset>-21378</wp:posOffset>
                </wp:positionV>
                <wp:extent cx="8360833" cy="0"/>
                <wp:effectExtent l="0" t="0" r="8890" b="1270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6083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E8DB6A" id="Connecteur droit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margin;mso-height-relative:margin" from="90.65pt,-1.7pt" to="749pt,-1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" strokecolor="white [3212]" strokeweight=".5pt">
                <v:stroke joinstyle="miter"/>
                <w10:wrap anchorx="margin" anchory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94F152" wp14:editId="6EFAC0CF">
                <wp:simplePos x="0" y="0"/>
                <wp:positionH relativeFrom="column">
                  <wp:posOffset>-360045</wp:posOffset>
                </wp:positionH>
                <wp:positionV relativeFrom="paragraph">
                  <wp:posOffset>3141980</wp:posOffset>
                </wp:positionV>
                <wp:extent cx="10680700" cy="7424420"/>
                <wp:effectExtent l="0" t="0" r="0" b="5080"/>
                <wp:wrapSquare wrapText="bothSides"/>
                <wp:docPr id="1008458016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0700" cy="7424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43100" w:rsidRPr="00DF02BF" w:rsidRDefault="00C43100" w:rsidP="00C43100">
                            <w:pPr>
                              <w:jc w:val="center"/>
                              <w:rPr>
                                <w:rFonts w:ascii="Perpetua" w:hAnsi="Perpetua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 w:rsidRPr="00DF02BF">
                              <w:rPr>
                                <w:rFonts w:ascii="Perpetua" w:hAnsi="Perpetua"/>
                                <w:color w:val="FFFFFF" w:themeColor="background1"/>
                                <w:sz w:val="144"/>
                                <w:szCs w:val="144"/>
                              </w:rPr>
                              <w:t>Titre</w:t>
                            </w:r>
                          </w:p>
                          <w:p w:rsidR="00C43100" w:rsidRPr="00DF02BF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DF02BF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Il y a 3 éléments obligatoires à intégrer dans toute communication :</w:t>
                            </w:r>
                          </w:p>
                          <w:p w:rsidR="00C43100" w:rsidRPr="00DF02BF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C43100" w:rsidRPr="00DF02BF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DF02BF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1. Le logo est toujours positionné en haut à droite avec une zone de sécurité en rapport avec le format</w:t>
                            </w:r>
                          </w:p>
                          <w:p w:rsidR="00C43100" w:rsidRPr="00DF02BF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C43100" w:rsidRPr="00DF02BF" w:rsidRDefault="00C43100" w:rsidP="00C4310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F02BF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 xml:space="preserve">2. La </w:t>
                            </w:r>
                            <w:proofErr w:type="spellStart"/>
                            <w:r w:rsidRPr="00DF02BF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baseline</w:t>
                            </w:r>
                            <w:proofErr w:type="spellEnd"/>
                            <w:r w:rsidRPr="00DF02BF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 xml:space="preserve"> “</w:t>
                            </w:r>
                            <w:r w:rsidRPr="00DF02BF"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Pr="00DF02BF"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</w:rPr>
                              <w:t>Etat</w:t>
                            </w:r>
                            <w:proofErr w:type="spellEnd"/>
                            <w:r w:rsidRPr="00DF02BF"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/</w:t>
                            </w:r>
                          </w:p>
                          <w:p w:rsidR="00C43100" w:rsidRPr="00DF02BF" w:rsidRDefault="00C43100" w:rsidP="00C4310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F02BF"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</w:rPr>
                              <w:t>Ensemble Scolaire Mariste Bury-Rosaire”</w:t>
                            </w:r>
                            <w:r w:rsidRPr="00DF02BF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, toujours positionné en pied de page.</w:t>
                            </w:r>
                          </w:p>
                          <w:p w:rsidR="00C43100" w:rsidRPr="00DF02BF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C43100" w:rsidRPr="00DF02BF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DF02BF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3. Les mentions obligatoires, toujours positionnées sur l’un des côtés :</w:t>
                            </w:r>
                          </w:p>
                          <w:p w:rsidR="00C43100" w:rsidRPr="00DF02BF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DF02BF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Crédit(s) photo(s) ou source et “Ne pas jeter sur la voie publique” (pour tout support destiné à être distribué).</w:t>
                            </w:r>
                          </w:p>
                          <w:p w:rsidR="00C43100" w:rsidRPr="00DF02BF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C43100" w:rsidRPr="00DF02BF" w:rsidRDefault="00C43100" w:rsidP="00C431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DF02BF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L'indication d'Unité Pédagogique est facultative.</w:t>
                            </w:r>
                          </w:p>
                          <w:p w:rsidR="00C43100" w:rsidRPr="00DF02BF" w:rsidRDefault="00C43100" w:rsidP="00C43100">
                            <w:pPr>
                              <w:rPr>
                                <w:rFonts w:ascii="Perpetua" w:hAnsi="Perpetua"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:rsidR="008A6C04" w:rsidRPr="00DF02BF" w:rsidRDefault="008A6C04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4F152" id="Zone de texte 1" o:spid="_x0000_s1027" type="#_x0000_t202" style="position:absolute;margin-left:-28.35pt;margin-top:247.4pt;width:841pt;height:58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" filled="f" stroked="f" strokeweight=".5pt">
                <v:textbox inset="0,0,0,0">
                  <w:txbxContent>
                    <w:p w:rsidR="00C43100" w:rsidRPr="00DF02BF" w:rsidRDefault="00C43100" w:rsidP="00C43100">
                      <w:pPr>
                        <w:jc w:val="center"/>
                        <w:rPr>
                          <w:rFonts w:ascii="Perpetua" w:hAnsi="Perpetua"/>
                          <w:color w:val="FFFFFF" w:themeColor="background1"/>
                          <w:sz w:val="144"/>
                          <w:szCs w:val="144"/>
                        </w:rPr>
                      </w:pPr>
                      <w:r w:rsidRPr="00DF02BF">
                        <w:rPr>
                          <w:rFonts w:ascii="Perpetua" w:hAnsi="Perpetua"/>
                          <w:color w:val="FFFFFF" w:themeColor="background1"/>
                          <w:sz w:val="144"/>
                          <w:szCs w:val="144"/>
                        </w:rPr>
                        <w:t>Titre</w:t>
                      </w:r>
                    </w:p>
                    <w:p w:rsidR="00C43100" w:rsidRPr="00DF02BF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DF02BF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Il y a 3 éléments obligatoires à intégrer dans toute communication :</w:t>
                      </w:r>
                    </w:p>
                    <w:p w:rsidR="00C43100" w:rsidRPr="00DF02BF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</w:p>
                    <w:p w:rsidR="00C43100" w:rsidRPr="00DF02BF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DF02BF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1. Le logo est toujours positionné en haut à droite avec une zone de sécurité en rapport avec le format</w:t>
                      </w:r>
                    </w:p>
                    <w:p w:rsidR="00C43100" w:rsidRPr="00DF02BF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</w:p>
                    <w:p w:rsidR="00C43100" w:rsidRPr="00DF02BF" w:rsidRDefault="00C43100" w:rsidP="00C43100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</w:rPr>
                      </w:pPr>
                      <w:r w:rsidRPr="00DF02BF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 xml:space="preserve">2. La </w:t>
                      </w:r>
                      <w:proofErr w:type="spellStart"/>
                      <w:r w:rsidRPr="00DF02BF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baseline</w:t>
                      </w:r>
                      <w:proofErr w:type="spellEnd"/>
                      <w:r w:rsidRPr="00DF02BF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 xml:space="preserve"> “</w:t>
                      </w:r>
                      <w:r w:rsidRPr="00DF02BF"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Pr="00DF02BF"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</w:rPr>
                        <w:t>Etat</w:t>
                      </w:r>
                      <w:proofErr w:type="spellEnd"/>
                      <w:r w:rsidRPr="00DF02BF"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</w:rPr>
                        <w:t xml:space="preserve"> /</w:t>
                      </w:r>
                    </w:p>
                    <w:p w:rsidR="00C43100" w:rsidRPr="00DF02BF" w:rsidRDefault="00C43100" w:rsidP="00C43100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</w:rPr>
                      </w:pPr>
                      <w:r w:rsidRPr="00DF02BF"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</w:rPr>
                        <w:t>Ensemble Scolaire Mariste Bury-Rosaire”</w:t>
                      </w:r>
                      <w:r w:rsidRPr="00DF02BF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, toujours positionné en pied de page.</w:t>
                      </w:r>
                    </w:p>
                    <w:p w:rsidR="00C43100" w:rsidRPr="00DF02BF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</w:p>
                    <w:p w:rsidR="00C43100" w:rsidRPr="00DF02BF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DF02BF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3. Les mentions obligatoires, toujours positionnées sur l’un des côtés :</w:t>
                      </w:r>
                    </w:p>
                    <w:p w:rsidR="00C43100" w:rsidRPr="00DF02BF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DF02BF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Crédit(s) photo(s) ou source et “Ne pas jeter sur la voie publique” (pour tout support destiné à être distribué).</w:t>
                      </w:r>
                    </w:p>
                    <w:p w:rsidR="00C43100" w:rsidRPr="00DF02BF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</w:p>
                    <w:p w:rsidR="00C43100" w:rsidRPr="00DF02BF" w:rsidRDefault="00C43100" w:rsidP="00C431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DF02BF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L'indication d'Unité Pédagogique est facultative.</w:t>
                      </w:r>
                    </w:p>
                    <w:p w:rsidR="00C43100" w:rsidRPr="00DF02BF" w:rsidRDefault="00C43100" w:rsidP="00C43100">
                      <w:pPr>
                        <w:rPr>
                          <w:rFonts w:ascii="Perpetua" w:hAnsi="Perpetua"/>
                          <w:noProof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:rsidR="008A6C04" w:rsidRPr="00DF02BF" w:rsidRDefault="008A6C04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47401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DE25A3" wp14:editId="61B1784A">
                <wp:simplePos x="0" y="0"/>
                <wp:positionH relativeFrom="leftMargin">
                  <wp:posOffset>0</wp:posOffset>
                </wp:positionH>
                <wp:positionV relativeFrom="bottomMargin">
                  <wp:align>top</wp:align>
                </wp:positionV>
                <wp:extent cx="10681200" cy="223200"/>
                <wp:effectExtent l="0" t="0" r="0" b="5715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1200" cy="22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43100" w:rsidRPr="00DF02BF" w:rsidRDefault="00C43100" w:rsidP="00C4310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</w:rPr>
                            </w:pPr>
                            <w:r w:rsidRPr="00DF02BF">
                              <w:rPr>
                                <w:rFonts w:ascii="Franklin Gothic Book" w:hAnsi="Franklin Gothic Book"/>
                                <w:color w:val="FFFFFF" w:themeColor="background1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Pr="00DF02BF">
                              <w:rPr>
                                <w:rFonts w:ascii="Franklin Gothic Book" w:hAnsi="Franklin Gothic Book"/>
                                <w:color w:val="FFFFFF" w:themeColor="background1"/>
                              </w:rPr>
                              <w:t>Etat</w:t>
                            </w:r>
                            <w:proofErr w:type="spellEnd"/>
                            <w:r w:rsidRPr="00DF02BF">
                              <w:rPr>
                                <w:rFonts w:ascii="Franklin Gothic Book" w:hAnsi="Franklin Gothic Book"/>
                                <w:color w:val="FFFFFF" w:themeColor="background1"/>
                              </w:rPr>
                              <w:t xml:space="preserve"> / Ensemble Scolaire Mariste Bury-Rosaire</w:t>
                            </w:r>
                          </w:p>
                          <w:p w:rsidR="00C43100" w:rsidRPr="00DF02BF" w:rsidRDefault="00C43100" w:rsidP="00C4310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</w:rPr>
                            </w:pPr>
                          </w:p>
                          <w:p w:rsidR="00C43100" w:rsidRPr="00DF02BF" w:rsidRDefault="00C43100" w:rsidP="00C4310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</w:rPr>
                            </w:pPr>
                          </w:p>
                          <w:p w:rsidR="00A4083F" w:rsidRPr="00DF02BF" w:rsidRDefault="00A4083F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E25A3" id="Zone de texte 3" o:spid="_x0000_s1028" type="#_x0000_t202" style="position:absolute;margin-left:0;margin-top:0;width:841.05pt;height:17.55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" filled="f" stroked="f" strokeweight=".5pt">
                <v:textbox inset="0,0,0,0">
                  <w:txbxContent>
                    <w:p w:rsidR="00C43100" w:rsidRPr="00DF02BF" w:rsidRDefault="00C43100" w:rsidP="00C43100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</w:rPr>
                      </w:pPr>
                      <w:r w:rsidRPr="00DF02BF">
                        <w:rPr>
                          <w:rFonts w:ascii="Franklin Gothic Book" w:hAnsi="Franklin Gothic Book"/>
                          <w:color w:val="FFFFFF" w:themeColor="background1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Pr="00DF02BF">
                        <w:rPr>
                          <w:rFonts w:ascii="Franklin Gothic Book" w:hAnsi="Franklin Gothic Book"/>
                          <w:color w:val="FFFFFF" w:themeColor="background1"/>
                        </w:rPr>
                        <w:t>Etat</w:t>
                      </w:r>
                      <w:proofErr w:type="spellEnd"/>
                      <w:r w:rsidRPr="00DF02BF">
                        <w:rPr>
                          <w:rFonts w:ascii="Franklin Gothic Book" w:hAnsi="Franklin Gothic Book"/>
                          <w:color w:val="FFFFFF" w:themeColor="background1"/>
                        </w:rPr>
                        <w:t xml:space="preserve"> / Ensemble Scolaire Mariste Bury-Rosaire</w:t>
                      </w:r>
                    </w:p>
                    <w:p w:rsidR="00C43100" w:rsidRPr="00DF02BF" w:rsidRDefault="00C43100" w:rsidP="00C43100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</w:rPr>
                      </w:pPr>
                    </w:p>
                    <w:p w:rsidR="00C43100" w:rsidRPr="00DF02BF" w:rsidRDefault="00C43100" w:rsidP="00C43100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</w:rPr>
                      </w:pPr>
                    </w:p>
                    <w:p w:rsidR="00A4083F" w:rsidRPr="00DF02BF" w:rsidRDefault="00A4083F" w:rsidP="00A4083F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67D24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80AA51" wp14:editId="234AD12C">
                <wp:simplePos x="0" y="0"/>
                <wp:positionH relativeFrom="column">
                  <wp:posOffset>9686925</wp:posOffset>
                </wp:positionH>
                <wp:positionV relativeFrom="paragraph">
                  <wp:posOffset>13405211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9F035A" w:rsidRDefault="00527B79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9F035A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0AA51" id="_x0000_s1029" type="#_x0000_t202" style="position:absolute;margin-left:762.75pt;margin-top:1055.55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" filled="f" stroked="f" strokeweight=".5pt">
                <v:textbox inset="0,0,0,0">
                  <w:txbxContent>
                    <w:p w:rsidR="00527B79" w:rsidRPr="009F035A" w:rsidRDefault="00527B79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9F035A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22A77" wp14:editId="38CEB18D">
                <wp:simplePos x="0" y="0"/>
                <wp:positionH relativeFrom="leftMargin">
                  <wp:posOffset>360045</wp:posOffset>
                </wp:positionH>
                <wp:positionV relativeFrom="topMargin">
                  <wp:posOffset>360045</wp:posOffset>
                </wp:positionV>
                <wp:extent cx="3391200" cy="316800"/>
                <wp:effectExtent l="0" t="0" r="0" b="127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200" cy="31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DF02BF" w:rsidRDefault="00C43100" w:rsidP="00A4083F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DF02BF"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Bury SUP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22A77" id="_x0000_s1030" type="#_x0000_t202" style="position:absolute;margin-left:28.35pt;margin-top:28.35pt;width:267pt;height:24.9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" filled="f" stroked="f" strokeweight=".5pt">
                <v:textbox inset="0,0,0,0">
                  <w:txbxContent>
                    <w:p w:rsidR="00A4083F" w:rsidRPr="00DF02BF" w:rsidRDefault="00C43100" w:rsidP="00A4083F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  <w:u w:val="single"/>
                        </w:rPr>
                      </w:pPr>
                      <w:r w:rsidRPr="00DF02BF"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Bury SUP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857D6D" w:rsidRPr="00A4083F" w:rsidSect="00FD4F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20" w:h="23800"/>
      <w:pgMar w:top="567" w:right="567" w:bottom="567" w:left="567" w:header="0" w:footer="567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55B5" w:rsidRDefault="002355B5" w:rsidP="003D60AF">
      <w:r>
        <w:separator/>
      </w:r>
    </w:p>
  </w:endnote>
  <w:endnote w:type="continuationSeparator" w:id="0">
    <w:p w:rsidR="002355B5" w:rsidRDefault="002355B5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3725" w:rsidRDefault="0006372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3725" w:rsidRDefault="000637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55B5" w:rsidRDefault="002355B5" w:rsidP="003D60AF">
      <w:r>
        <w:separator/>
      </w:r>
    </w:p>
  </w:footnote>
  <w:footnote w:type="continuationSeparator" w:id="0">
    <w:p w:rsidR="002355B5" w:rsidRDefault="002355B5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13CA6"/>
    <w:multiLevelType w:val="hybridMultilevel"/>
    <w:tmpl w:val="E89E8E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4336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44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D24"/>
    <w:rsid w:val="000111D1"/>
    <w:rsid w:val="00022D51"/>
    <w:rsid w:val="00061274"/>
    <w:rsid w:val="00063725"/>
    <w:rsid w:val="00085F02"/>
    <w:rsid w:val="000C0146"/>
    <w:rsid w:val="00135BC8"/>
    <w:rsid w:val="00213FEF"/>
    <w:rsid w:val="002355B5"/>
    <w:rsid w:val="002605AC"/>
    <w:rsid w:val="00300D2E"/>
    <w:rsid w:val="00315CF0"/>
    <w:rsid w:val="00351A60"/>
    <w:rsid w:val="00356294"/>
    <w:rsid w:val="00367D24"/>
    <w:rsid w:val="003A4DE2"/>
    <w:rsid w:val="003D60AF"/>
    <w:rsid w:val="003F4B3A"/>
    <w:rsid w:val="00404D3E"/>
    <w:rsid w:val="004171EF"/>
    <w:rsid w:val="00445CBD"/>
    <w:rsid w:val="004828A3"/>
    <w:rsid w:val="004C1DAD"/>
    <w:rsid w:val="004D5E2A"/>
    <w:rsid w:val="00514B4E"/>
    <w:rsid w:val="00524AC7"/>
    <w:rsid w:val="00527B79"/>
    <w:rsid w:val="005409E4"/>
    <w:rsid w:val="00575E16"/>
    <w:rsid w:val="005E1D28"/>
    <w:rsid w:val="005E6673"/>
    <w:rsid w:val="006218F5"/>
    <w:rsid w:val="00644B1F"/>
    <w:rsid w:val="00647401"/>
    <w:rsid w:val="00667E35"/>
    <w:rsid w:val="00714576"/>
    <w:rsid w:val="00744970"/>
    <w:rsid w:val="007A7245"/>
    <w:rsid w:val="008375F2"/>
    <w:rsid w:val="00850D56"/>
    <w:rsid w:val="00857D6D"/>
    <w:rsid w:val="00875415"/>
    <w:rsid w:val="0088665C"/>
    <w:rsid w:val="008A6C04"/>
    <w:rsid w:val="008C7279"/>
    <w:rsid w:val="008E170D"/>
    <w:rsid w:val="009C40B6"/>
    <w:rsid w:val="009C7B45"/>
    <w:rsid w:val="009E27B5"/>
    <w:rsid w:val="009E4188"/>
    <w:rsid w:val="009F035A"/>
    <w:rsid w:val="00A4083F"/>
    <w:rsid w:val="00AB3E2D"/>
    <w:rsid w:val="00B03A43"/>
    <w:rsid w:val="00B50EA3"/>
    <w:rsid w:val="00B968B7"/>
    <w:rsid w:val="00BC5998"/>
    <w:rsid w:val="00BD540E"/>
    <w:rsid w:val="00C43100"/>
    <w:rsid w:val="00C601C3"/>
    <w:rsid w:val="00C91EE6"/>
    <w:rsid w:val="00C94B7C"/>
    <w:rsid w:val="00CD7194"/>
    <w:rsid w:val="00D85CBC"/>
    <w:rsid w:val="00DF02BF"/>
    <w:rsid w:val="00E16AB0"/>
    <w:rsid w:val="00E87A57"/>
    <w:rsid w:val="00EA572D"/>
    <w:rsid w:val="00EB49A3"/>
    <w:rsid w:val="00EF5D06"/>
    <w:rsid w:val="00F02B4D"/>
    <w:rsid w:val="00FC48EC"/>
    <w:rsid w:val="00FD4F92"/>
    <w:rsid w:val="00FE3BFB"/>
    <w:rsid w:val="00FE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96D597D-D7D0-4841-8071-94F25C78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75E16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  <w:style w:type="paragraph" w:styleId="Paragraphedeliste">
    <w:name w:val="List Paragraph"/>
    <w:basedOn w:val="Normal"/>
    <w:uiPriority w:val="34"/>
    <w:qFormat/>
    <w:rsid w:val="00F02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wnloads/DOCUMENTS%20MODELES/MODELES_WORD/BURY-ROSAIRE/MODELES%20AVEC%20LOGOS%20BULLE/BR_MODELE_AFFICHE-BULLE-A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BR_MODELE_AFFICHE-BULLE-A3.dotx</Template>
  <TotalTime>31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14</cp:revision>
  <cp:lastPrinted>2024-01-25T14:19:00Z</cp:lastPrinted>
  <dcterms:created xsi:type="dcterms:W3CDTF">2025-09-09T08:25:00Z</dcterms:created>
  <dcterms:modified xsi:type="dcterms:W3CDTF">2025-09-09T09:42:00Z</dcterms:modified>
</cp:coreProperties>
</file>